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09C" w:rsidRPr="00E77870" w:rsidRDefault="0072009C" w:rsidP="0072009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Richard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E5C5D">
        <w:rPr>
          <w:rFonts w:ascii="Times New Roman" w:hAnsi="Times New Roman" w:cs="Times New Roman"/>
          <w:noProof/>
          <w:sz w:val="24"/>
          <w:szCs w:val="24"/>
          <w:u w:val="single"/>
        </w:rPr>
        <w:t>JAKSON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72009C" w:rsidRDefault="0072009C" w:rsidP="007200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9E5C5D">
        <w:rPr>
          <w:rFonts w:ascii="Times New Roman" w:hAnsi="Times New Roman" w:cs="Times New Roman"/>
          <w:noProof/>
          <w:sz w:val="24"/>
          <w:szCs w:val="24"/>
        </w:rPr>
        <w:t>Tailor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009C" w:rsidRDefault="0072009C" w:rsidP="007200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009C" w:rsidRDefault="0072009C" w:rsidP="007200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009C" w:rsidRDefault="0072009C" w:rsidP="007200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9E5C5D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2009C" w:rsidRDefault="0072009C" w:rsidP="007200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009C" w:rsidRDefault="0072009C" w:rsidP="007200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2009C" w:rsidRDefault="0072009C" w:rsidP="007200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2014</w:t>
      </w:r>
    </w:p>
    <w:p w:rsidR="006B2F86" w:rsidRPr="00E71FC3" w:rsidRDefault="0072009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09C" w:rsidRDefault="0072009C" w:rsidP="00E71FC3">
      <w:pPr>
        <w:spacing w:after="0" w:line="240" w:lineRule="auto"/>
      </w:pPr>
      <w:r>
        <w:separator/>
      </w:r>
    </w:p>
  </w:endnote>
  <w:endnote w:type="continuationSeparator" w:id="0">
    <w:p w:rsidR="0072009C" w:rsidRDefault="007200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09C" w:rsidRDefault="0072009C" w:rsidP="00E71FC3">
      <w:pPr>
        <w:spacing w:after="0" w:line="240" w:lineRule="auto"/>
      </w:pPr>
      <w:r>
        <w:separator/>
      </w:r>
    </w:p>
  </w:footnote>
  <w:footnote w:type="continuationSeparator" w:id="0">
    <w:p w:rsidR="0072009C" w:rsidRDefault="007200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09C"/>
    <w:rsid w:val="0072009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E2C9A1-99F9-49A9-9F91-DF5E1421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2016-04-01T19:45:00Z</dcterms:created>
  <dcterms:modified xsi:type="dcterms:W3CDTF">2016-04-01T19:46:00Z</dcterms:modified>
</cp:coreProperties>
</file>